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23A1229C" w:rsidR="00DD01F9" w:rsidRPr="00DD01F9" w:rsidRDefault="00DB5325" w:rsidP="002D5F19">
            <w:pPr>
              <w:pStyle w:val="Titlepagetext"/>
              <w:rPr>
                <w:sz w:val="16"/>
                <w:szCs w:val="16"/>
              </w:rPr>
            </w:pPr>
            <w:r>
              <w:rPr>
                <w:sz w:val="16"/>
                <w:szCs w:val="16"/>
              </w:rPr>
              <w:t>20 januari</w:t>
            </w:r>
            <w:r w:rsidR="00642EBA">
              <w:rPr>
                <w:sz w:val="16"/>
                <w:szCs w:val="16"/>
              </w:rPr>
              <w:t xml:space="preserve"> 202</w:t>
            </w:r>
            <w:r>
              <w:rPr>
                <w:sz w:val="16"/>
                <w:szCs w:val="16"/>
              </w:rPr>
              <w:t>1</w:t>
            </w:r>
            <w:r w:rsidR="00DD01F9">
              <w:rPr>
                <w:sz w:val="16"/>
                <w:szCs w:val="16"/>
              </w:rPr>
              <w:t xml:space="preserve"> – V1.</w:t>
            </w:r>
            <w:r>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4CBB2DA0" w:rsidR="00F45FC5" w:rsidRDefault="002D39D1" w:rsidP="002D5F19">
            <w:pPr>
              <w:pStyle w:val="Titlepagearticle"/>
            </w:pPr>
            <w:r>
              <w:t>Polosweater</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7EC23B40" w14:textId="599CA4AA" w:rsidR="00E57098" w:rsidRDefault="007227D0" w:rsidP="00FA30F8">
            <w:pPr>
              <w:pStyle w:val="Tabletext"/>
              <w:rPr>
                <w:sz w:val="18"/>
                <w:szCs w:val="18"/>
              </w:rPr>
            </w:pPr>
            <w:r>
              <w:rPr>
                <w:sz w:val="18"/>
                <w:szCs w:val="18"/>
              </w:rPr>
              <w:t>Het artikel</w:t>
            </w:r>
            <w:r w:rsidR="00472E09" w:rsidRPr="003A32CC">
              <w:rPr>
                <w:sz w:val="18"/>
                <w:szCs w:val="18"/>
              </w:rPr>
              <w:t xml:space="preserve"> is</w:t>
            </w:r>
            <w:r w:rsidR="00E9692A">
              <w:rPr>
                <w:sz w:val="18"/>
                <w:szCs w:val="18"/>
              </w:rPr>
              <w:t xml:space="preserve"> </w:t>
            </w:r>
            <w:r w:rsidR="00472E09" w:rsidRPr="003A32CC">
              <w:rPr>
                <w:sz w:val="18"/>
                <w:szCs w:val="18"/>
              </w:rPr>
              <w:t xml:space="preserve">geschikt </w:t>
            </w:r>
            <w:r w:rsidR="00734E35">
              <w:rPr>
                <w:sz w:val="18"/>
                <w:szCs w:val="18"/>
              </w:rPr>
              <w:t>thuiswas</w:t>
            </w:r>
            <w:r w:rsidR="004836C3">
              <w:rPr>
                <w:sz w:val="18"/>
                <w:szCs w:val="18"/>
              </w:rPr>
              <w:t xml:space="preserve"> op </w:t>
            </w:r>
            <w:r w:rsidR="000A3CC5" w:rsidRPr="000A3CC5">
              <w:rPr>
                <w:sz w:val="18"/>
                <w:szCs w:val="18"/>
              </w:rPr>
              <w:t>40° C.</w:t>
            </w:r>
            <w:r w:rsidR="00472E09" w:rsidRPr="003A32CC">
              <w:rPr>
                <w:sz w:val="18"/>
                <w:szCs w:val="18"/>
              </w:rPr>
              <w:t xml:space="preserve"> </w:t>
            </w:r>
          </w:p>
          <w:p w14:paraId="4A26E3FF" w14:textId="77777777" w:rsidR="00472E09" w:rsidRDefault="00472E09" w:rsidP="00FA30F8">
            <w:pPr>
              <w:pStyle w:val="Tabletext"/>
              <w:rPr>
                <w:sz w:val="18"/>
                <w:szCs w:val="18"/>
              </w:rPr>
            </w:pPr>
            <w:r w:rsidRPr="003A32CC">
              <w:rPr>
                <w:sz w:val="18"/>
                <w:szCs w:val="18"/>
              </w:rPr>
              <w:t>Het reinigings- en droogproces heeft een minimale invloed op de prestaties van het kledingstuk.</w:t>
            </w:r>
          </w:p>
          <w:p w14:paraId="3431935C" w14:textId="300BA788" w:rsidR="00A8477A" w:rsidRPr="00C870FD" w:rsidRDefault="00A8477A" w:rsidP="00FA30F8">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007E55B2" w:rsidR="0060167A" w:rsidRPr="00214732" w:rsidRDefault="00545D9C" w:rsidP="00897938">
            <w:pPr>
              <w:pStyle w:val="Tabletext"/>
              <w:rPr>
                <w:b/>
                <w:sz w:val="18"/>
                <w:szCs w:val="18"/>
              </w:rPr>
            </w:pPr>
            <w:r>
              <w:rPr>
                <w:b/>
                <w:sz w:val="18"/>
                <w:szCs w:val="18"/>
              </w:rPr>
              <w:t>Polosweater</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55B0C889" w14:textId="3F073FE1" w:rsidR="006C4C86" w:rsidRDefault="006C4C86" w:rsidP="006C4C86">
            <w:pPr>
              <w:numPr>
                <w:ilvl w:val="0"/>
                <w:numId w:val="41"/>
              </w:numPr>
              <w:spacing w:line="240" w:lineRule="atLeast"/>
            </w:pPr>
            <w:r w:rsidRPr="007F4B16">
              <w:t>Ronde</w:t>
            </w:r>
            <w:r w:rsidR="00545D9C">
              <w:t xml:space="preserve"> </w:t>
            </w:r>
            <w:r w:rsidRPr="007F4B16">
              <w:t>hals</w:t>
            </w:r>
          </w:p>
          <w:p w14:paraId="500365E9" w14:textId="70980BAB" w:rsidR="00056CCD" w:rsidRPr="007F4B16" w:rsidRDefault="00EA3555" w:rsidP="00056CCD">
            <w:pPr>
              <w:numPr>
                <w:ilvl w:val="0"/>
                <w:numId w:val="41"/>
              </w:numPr>
              <w:spacing w:line="240" w:lineRule="atLeast"/>
            </w:pPr>
            <w:r>
              <w:t>Elastische manchetten</w:t>
            </w:r>
            <w:r w:rsidR="00056CCD">
              <w:t xml:space="preserve"> en zoom</w:t>
            </w:r>
            <w:r>
              <w:t>,</w:t>
            </w:r>
          </w:p>
          <w:p w14:paraId="7A0A0B7B" w14:textId="59231181" w:rsidR="006C4C86" w:rsidRPr="007F4B16" w:rsidRDefault="006C4C86" w:rsidP="006C4C86">
            <w:pPr>
              <w:numPr>
                <w:ilvl w:val="0"/>
                <w:numId w:val="41"/>
              </w:numPr>
              <w:spacing w:line="240" w:lineRule="atLeast"/>
            </w:pPr>
            <w:r w:rsidRPr="007F4B16">
              <w:t>Voorzien van logo</w:t>
            </w:r>
          </w:p>
          <w:p w14:paraId="335A35EA" w14:textId="71579298" w:rsidR="00E91FA7" w:rsidRPr="006C50D3" w:rsidRDefault="00E91FA7" w:rsidP="00E91FA7">
            <w:pPr>
              <w:spacing w:line="276" w:lineRule="auto"/>
              <w:ind w:left="360"/>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5B317206" w:rsidR="0060167A" w:rsidRPr="00740C03" w:rsidRDefault="009B45BF" w:rsidP="00897938">
            <w:pPr>
              <w:pStyle w:val="Tabletext"/>
              <w:rPr>
                <w:sz w:val="18"/>
                <w:szCs w:val="18"/>
              </w:rPr>
            </w:pPr>
            <w:r>
              <w:rPr>
                <w:sz w:val="18"/>
                <w:szCs w:val="18"/>
              </w:rPr>
              <w:t xml:space="preserve">- </w:t>
            </w:r>
            <w:r w:rsidR="00DB5325"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77777777" w:rsidR="006323EB" w:rsidRDefault="006323EB" w:rsidP="00F27CDE"/>
    <w:p w14:paraId="50B7A5BA" w14:textId="77777777" w:rsidR="009F2562" w:rsidRDefault="009F2562" w:rsidP="00F27CDE"/>
    <w:p w14:paraId="245F088F" w14:textId="77777777" w:rsidR="005A4F6A" w:rsidRDefault="005A4F6A"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p>
    <w:p w14:paraId="3A2A4706" w14:textId="77777777" w:rsidR="005A4F6A" w:rsidRDefault="005A4F6A" w:rsidP="00814768">
      <w:pPr>
        <w:pStyle w:val="Kop3"/>
        <w:spacing w:before="240"/>
        <w:rPr>
          <w:b/>
          <w:i/>
          <w:sz w:val="18"/>
          <w:szCs w:val="18"/>
        </w:rPr>
      </w:pPr>
    </w:p>
    <w:p w14:paraId="54798CDE" w14:textId="77777777" w:rsidR="005A4F6A" w:rsidRDefault="005A4F6A" w:rsidP="00814768">
      <w:pPr>
        <w:pStyle w:val="Kop3"/>
        <w:spacing w:before="240"/>
        <w:rPr>
          <w:b/>
          <w:i/>
          <w:sz w:val="18"/>
          <w:szCs w:val="18"/>
        </w:rPr>
      </w:pPr>
    </w:p>
    <w:p w14:paraId="5702B761" w14:textId="77777777" w:rsidR="005A4F6A" w:rsidRDefault="005A4F6A" w:rsidP="00814768">
      <w:pPr>
        <w:pStyle w:val="Kop3"/>
        <w:spacing w:before="240"/>
        <w:rPr>
          <w:b/>
          <w:i/>
          <w:sz w:val="18"/>
          <w:szCs w:val="18"/>
        </w:rPr>
      </w:pPr>
    </w:p>
    <w:p w14:paraId="5EF1A272" w14:textId="77777777" w:rsidR="005A4F6A" w:rsidRDefault="005A4F6A" w:rsidP="00814768">
      <w:pPr>
        <w:pStyle w:val="Kop3"/>
        <w:spacing w:before="240"/>
        <w:rPr>
          <w:b/>
          <w:i/>
          <w:sz w:val="18"/>
          <w:szCs w:val="18"/>
        </w:rPr>
      </w:pPr>
    </w:p>
    <w:p w14:paraId="305DBF51" w14:textId="1E41D769" w:rsidR="007E709F" w:rsidRPr="00214732" w:rsidRDefault="00183B08" w:rsidP="00814768">
      <w:pPr>
        <w:pStyle w:val="Kop3"/>
        <w:spacing w:before="240"/>
        <w:rPr>
          <w:b/>
          <w:i/>
          <w:sz w:val="18"/>
          <w:szCs w:val="18"/>
        </w:rPr>
      </w:pPr>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2DE442FD"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5C1222" w:rsidRPr="007F4B16">
        <w:t>S</w:t>
      </w:r>
      <w:r w:rsidR="005C1222">
        <w:t xml:space="preserve"> </w:t>
      </w:r>
      <w:r w:rsidR="005C1222" w:rsidRPr="007F4B16">
        <w:t>-</w:t>
      </w:r>
      <w:r w:rsidR="005C1222">
        <w:t xml:space="preserve"> </w:t>
      </w:r>
      <w:r w:rsidR="001E3E4F">
        <w:t>3</w:t>
      </w:r>
      <w:r w:rsidR="005C1222" w:rsidRPr="007F4B16">
        <w:t>XL of vergelijkbaar</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402FCE57" w:rsidR="00242408" w:rsidRDefault="00242408" w:rsidP="001C6B91">
      <w:pPr>
        <w:rPr>
          <w:lang w:val="nl-NL"/>
        </w:rPr>
      </w:pPr>
    </w:p>
    <w:p w14:paraId="2F238D16" w14:textId="77777777" w:rsidR="00002A06" w:rsidRPr="007F4B16" w:rsidRDefault="00002A06" w:rsidP="00002A06">
      <w:pPr>
        <w:spacing w:line="240" w:lineRule="atLeast"/>
      </w:pPr>
      <w:r w:rsidRPr="007F4B16">
        <w:t>Stofsamenstelling voldoet minimaal aan de volgende eisen:</w:t>
      </w:r>
    </w:p>
    <w:p w14:paraId="57B563A6" w14:textId="0FDF430F" w:rsidR="00053C15" w:rsidRPr="007F4B16" w:rsidRDefault="00053C15" w:rsidP="00053C15">
      <w:pPr>
        <w:numPr>
          <w:ilvl w:val="1"/>
          <w:numId w:val="41"/>
        </w:numPr>
        <w:spacing w:line="240" w:lineRule="atLeast"/>
      </w:pPr>
      <w:r w:rsidRPr="007F4B16">
        <w:t xml:space="preserve">Gewicht </w:t>
      </w:r>
      <w:r w:rsidR="00957359">
        <w:t xml:space="preserve">260 – 300 </w:t>
      </w:r>
      <w:r w:rsidRPr="007F4B16">
        <w:t>gr/m2</w:t>
      </w:r>
    </w:p>
    <w:p w14:paraId="64BCBB55" w14:textId="27D5F923" w:rsidR="00053C15" w:rsidRPr="007F4B16" w:rsidRDefault="00053C15" w:rsidP="00053C15">
      <w:pPr>
        <w:numPr>
          <w:ilvl w:val="1"/>
          <w:numId w:val="41"/>
        </w:numPr>
        <w:spacing w:line="240" w:lineRule="atLeast"/>
      </w:pPr>
      <w:r w:rsidRPr="007F4B16">
        <w:t>Stofsamenstelling: Katoen</w:t>
      </w:r>
      <w:r w:rsidR="00957359">
        <w:t xml:space="preserve"> </w:t>
      </w:r>
      <w:r w:rsidRPr="007F4B16">
        <w:t>of duurzaam alternatief</w:t>
      </w:r>
    </w:p>
    <w:p w14:paraId="050BC224" w14:textId="77777777" w:rsidR="00002A06" w:rsidRPr="00053C15" w:rsidRDefault="00002A06" w:rsidP="001C6B91"/>
    <w:p w14:paraId="36A3826A" w14:textId="5F2BABF2" w:rsidR="00393CCC" w:rsidRPr="00FA7273" w:rsidRDefault="000E6AC7" w:rsidP="00242408">
      <w:pPr>
        <w:spacing w:line="280" w:lineRule="atLeast"/>
        <w:rPr>
          <w:color w:val="FF0000"/>
        </w:rPr>
      </w:pPr>
      <w:bookmarkStart w:id="71" w:name="OLE_LINK12"/>
      <w:bookmarkStart w:id="72" w:name="OLE_LINK13"/>
      <w:r w:rsidRPr="005A4F6A">
        <w:t>Kleur:</w:t>
      </w:r>
      <w:r w:rsidR="00393CCC" w:rsidRPr="005A4F6A">
        <w:t xml:space="preserve"> </w:t>
      </w:r>
      <w:r w:rsidR="009D5A51">
        <w:t>Zwart-grijs</w:t>
      </w: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AB26E" w14:textId="77777777" w:rsidR="00E34362" w:rsidRDefault="00E34362">
      <w:r>
        <w:separator/>
      </w:r>
    </w:p>
  </w:endnote>
  <w:endnote w:type="continuationSeparator" w:id="0">
    <w:p w14:paraId="09C15295" w14:textId="77777777" w:rsidR="00E34362" w:rsidRDefault="00E34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E4A4C" w14:textId="77777777" w:rsidR="00E34362" w:rsidRDefault="00E34362">
      <w:r>
        <w:separator/>
      </w:r>
    </w:p>
  </w:footnote>
  <w:footnote w:type="continuationSeparator" w:id="0">
    <w:p w14:paraId="6A3523D9" w14:textId="77777777" w:rsidR="00E34362" w:rsidRDefault="00E34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KPU-bedrijf /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38FF0B57" w:rsidR="007B5ABB" w:rsidRDefault="007B5ABB">
    <w:pPr>
      <w:pStyle w:val="Headertext"/>
    </w:pPr>
    <w:r>
      <w:tab/>
    </w:r>
    <w:r w:rsidR="009E767F">
      <w:t>PVE-nummer</w:t>
    </w:r>
    <w:r w:rsidR="009E767F">
      <w:tab/>
      <w:t xml:space="preserve">: Annex </w:t>
    </w:r>
    <w:r w:rsidR="00280E19">
      <w:t>1</w:t>
    </w:r>
    <w:r w:rsidR="003B42CA">
      <w:t>0</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6"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1"/>
  </w:num>
  <w:num w:numId="4">
    <w:abstractNumId w:val="13"/>
  </w:num>
  <w:num w:numId="5">
    <w:abstractNumId w:val="34"/>
  </w:num>
  <w:num w:numId="6">
    <w:abstractNumId w:val="15"/>
  </w:num>
  <w:num w:numId="7">
    <w:abstractNumId w:val="6"/>
  </w:num>
  <w:num w:numId="8">
    <w:abstractNumId w:val="38"/>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4"/>
  </w:num>
  <w:num w:numId="13">
    <w:abstractNumId w:val="8"/>
  </w:num>
  <w:num w:numId="14">
    <w:abstractNumId w:val="35"/>
  </w:num>
  <w:num w:numId="15">
    <w:abstractNumId w:val="0"/>
  </w:num>
  <w:num w:numId="16">
    <w:abstractNumId w:val="17"/>
  </w:num>
  <w:num w:numId="17">
    <w:abstractNumId w:val="36"/>
  </w:num>
  <w:num w:numId="18">
    <w:abstractNumId w:val="33"/>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7"/>
  </w:num>
  <w:num w:numId="35">
    <w:abstractNumId w:val="31"/>
  </w:num>
  <w:num w:numId="36">
    <w:abstractNumId w:val="9"/>
  </w:num>
  <w:num w:numId="37">
    <w:abstractNumId w:val="21"/>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3C15"/>
    <w:rsid w:val="00054A68"/>
    <w:rsid w:val="00055BB4"/>
    <w:rsid w:val="00056CCD"/>
    <w:rsid w:val="0006104B"/>
    <w:rsid w:val="000673D5"/>
    <w:rsid w:val="00067B07"/>
    <w:rsid w:val="000701F8"/>
    <w:rsid w:val="00070FEA"/>
    <w:rsid w:val="0007129B"/>
    <w:rsid w:val="000713C2"/>
    <w:rsid w:val="00074684"/>
    <w:rsid w:val="000768BE"/>
    <w:rsid w:val="00086484"/>
    <w:rsid w:val="00090EFF"/>
    <w:rsid w:val="000924CC"/>
    <w:rsid w:val="000938CB"/>
    <w:rsid w:val="00094477"/>
    <w:rsid w:val="000949EC"/>
    <w:rsid w:val="000978D6"/>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514C"/>
    <w:rsid w:val="001014A0"/>
    <w:rsid w:val="001014C9"/>
    <w:rsid w:val="001019CA"/>
    <w:rsid w:val="00103DE7"/>
    <w:rsid w:val="00106644"/>
    <w:rsid w:val="001121D6"/>
    <w:rsid w:val="0011252C"/>
    <w:rsid w:val="00115F49"/>
    <w:rsid w:val="00116D51"/>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3B3"/>
    <w:rsid w:val="001A46CA"/>
    <w:rsid w:val="001B2F36"/>
    <w:rsid w:val="001B75BB"/>
    <w:rsid w:val="001C0CBB"/>
    <w:rsid w:val="001C1977"/>
    <w:rsid w:val="001C319C"/>
    <w:rsid w:val="001C5A12"/>
    <w:rsid w:val="001C6A98"/>
    <w:rsid w:val="001C6B91"/>
    <w:rsid w:val="001C6DFA"/>
    <w:rsid w:val="001C6F85"/>
    <w:rsid w:val="001C7A23"/>
    <w:rsid w:val="001D1055"/>
    <w:rsid w:val="001D4FEF"/>
    <w:rsid w:val="001D5AE2"/>
    <w:rsid w:val="001E0920"/>
    <w:rsid w:val="001E3E4F"/>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4694"/>
    <w:rsid w:val="00286338"/>
    <w:rsid w:val="002865CB"/>
    <w:rsid w:val="00287188"/>
    <w:rsid w:val="002918AC"/>
    <w:rsid w:val="002923CF"/>
    <w:rsid w:val="002927F1"/>
    <w:rsid w:val="0029439F"/>
    <w:rsid w:val="00294883"/>
    <w:rsid w:val="00295972"/>
    <w:rsid w:val="002A21CC"/>
    <w:rsid w:val="002A328C"/>
    <w:rsid w:val="002A7F87"/>
    <w:rsid w:val="002B269D"/>
    <w:rsid w:val="002B4042"/>
    <w:rsid w:val="002B5AC0"/>
    <w:rsid w:val="002C17B4"/>
    <w:rsid w:val="002C2DDF"/>
    <w:rsid w:val="002C79AE"/>
    <w:rsid w:val="002D2115"/>
    <w:rsid w:val="002D22A5"/>
    <w:rsid w:val="002D3553"/>
    <w:rsid w:val="002D39D1"/>
    <w:rsid w:val="002D4A3E"/>
    <w:rsid w:val="002D4EC1"/>
    <w:rsid w:val="002D72B2"/>
    <w:rsid w:val="002E3D34"/>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70279"/>
    <w:rsid w:val="003803A7"/>
    <w:rsid w:val="00380AF0"/>
    <w:rsid w:val="003832F1"/>
    <w:rsid w:val="0038629C"/>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7E48"/>
    <w:rsid w:val="003B16C9"/>
    <w:rsid w:val="003B1B4F"/>
    <w:rsid w:val="003B42CA"/>
    <w:rsid w:val="003C10B3"/>
    <w:rsid w:val="003D232F"/>
    <w:rsid w:val="003E615E"/>
    <w:rsid w:val="003F12D1"/>
    <w:rsid w:val="003F2D42"/>
    <w:rsid w:val="003F6356"/>
    <w:rsid w:val="00400350"/>
    <w:rsid w:val="00400856"/>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7ADF"/>
    <w:rsid w:val="00472E09"/>
    <w:rsid w:val="004749C6"/>
    <w:rsid w:val="00474DC1"/>
    <w:rsid w:val="00475202"/>
    <w:rsid w:val="00477C34"/>
    <w:rsid w:val="00481431"/>
    <w:rsid w:val="0048328C"/>
    <w:rsid w:val="004836C3"/>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C15"/>
    <w:rsid w:val="00526CBD"/>
    <w:rsid w:val="005316A5"/>
    <w:rsid w:val="00531E5D"/>
    <w:rsid w:val="00536767"/>
    <w:rsid w:val="00536E08"/>
    <w:rsid w:val="005406F2"/>
    <w:rsid w:val="0054181F"/>
    <w:rsid w:val="00542526"/>
    <w:rsid w:val="005452AC"/>
    <w:rsid w:val="00545D9C"/>
    <w:rsid w:val="00546683"/>
    <w:rsid w:val="0055117F"/>
    <w:rsid w:val="005515C2"/>
    <w:rsid w:val="005517A9"/>
    <w:rsid w:val="0055635F"/>
    <w:rsid w:val="00557401"/>
    <w:rsid w:val="00560ABA"/>
    <w:rsid w:val="005632D1"/>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A4F6A"/>
    <w:rsid w:val="005B0181"/>
    <w:rsid w:val="005B1660"/>
    <w:rsid w:val="005B4D4B"/>
    <w:rsid w:val="005B636D"/>
    <w:rsid w:val="005C1222"/>
    <w:rsid w:val="005C1996"/>
    <w:rsid w:val="005C3966"/>
    <w:rsid w:val="005C3E8D"/>
    <w:rsid w:val="005C6B06"/>
    <w:rsid w:val="005D3A60"/>
    <w:rsid w:val="005D3C71"/>
    <w:rsid w:val="005D78F8"/>
    <w:rsid w:val="005E1F39"/>
    <w:rsid w:val="005E3124"/>
    <w:rsid w:val="005F644A"/>
    <w:rsid w:val="0060167A"/>
    <w:rsid w:val="00601712"/>
    <w:rsid w:val="00602755"/>
    <w:rsid w:val="00602D84"/>
    <w:rsid w:val="00604A18"/>
    <w:rsid w:val="006076C3"/>
    <w:rsid w:val="00607F15"/>
    <w:rsid w:val="00615088"/>
    <w:rsid w:val="00626953"/>
    <w:rsid w:val="00627341"/>
    <w:rsid w:val="00627641"/>
    <w:rsid w:val="00630ACA"/>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4C86"/>
    <w:rsid w:val="006C50D3"/>
    <w:rsid w:val="006D096A"/>
    <w:rsid w:val="006D0EBF"/>
    <w:rsid w:val="006D2FC1"/>
    <w:rsid w:val="006D3485"/>
    <w:rsid w:val="006E0782"/>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CEF"/>
    <w:rsid w:val="00730F3A"/>
    <w:rsid w:val="007332EA"/>
    <w:rsid w:val="0073369E"/>
    <w:rsid w:val="00734E35"/>
    <w:rsid w:val="007355A1"/>
    <w:rsid w:val="007365B2"/>
    <w:rsid w:val="00740A28"/>
    <w:rsid w:val="00741534"/>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A5F51"/>
    <w:rsid w:val="007B2CBD"/>
    <w:rsid w:val="007B3533"/>
    <w:rsid w:val="007B4D56"/>
    <w:rsid w:val="007B5ABB"/>
    <w:rsid w:val="007B7197"/>
    <w:rsid w:val="007C1C7E"/>
    <w:rsid w:val="007C2F6D"/>
    <w:rsid w:val="007C4E36"/>
    <w:rsid w:val="007C5B0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5394E"/>
    <w:rsid w:val="008567F8"/>
    <w:rsid w:val="008568B4"/>
    <w:rsid w:val="00857D27"/>
    <w:rsid w:val="00861611"/>
    <w:rsid w:val="00864E1E"/>
    <w:rsid w:val="0086602B"/>
    <w:rsid w:val="00866F97"/>
    <w:rsid w:val="00867FCC"/>
    <w:rsid w:val="008703AE"/>
    <w:rsid w:val="00873A83"/>
    <w:rsid w:val="00876326"/>
    <w:rsid w:val="008769A4"/>
    <w:rsid w:val="00881575"/>
    <w:rsid w:val="00881678"/>
    <w:rsid w:val="00881705"/>
    <w:rsid w:val="00884422"/>
    <w:rsid w:val="0088499B"/>
    <w:rsid w:val="00885008"/>
    <w:rsid w:val="00891A05"/>
    <w:rsid w:val="00892600"/>
    <w:rsid w:val="0089437B"/>
    <w:rsid w:val="00894394"/>
    <w:rsid w:val="00896099"/>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48BD"/>
    <w:rsid w:val="009373F9"/>
    <w:rsid w:val="00942328"/>
    <w:rsid w:val="0094588A"/>
    <w:rsid w:val="00945A79"/>
    <w:rsid w:val="00946A96"/>
    <w:rsid w:val="00947D07"/>
    <w:rsid w:val="009535EE"/>
    <w:rsid w:val="00956E50"/>
    <w:rsid w:val="0095705D"/>
    <w:rsid w:val="00957359"/>
    <w:rsid w:val="00960D08"/>
    <w:rsid w:val="009618B1"/>
    <w:rsid w:val="0096212C"/>
    <w:rsid w:val="0096342D"/>
    <w:rsid w:val="00963A01"/>
    <w:rsid w:val="009662E3"/>
    <w:rsid w:val="00973596"/>
    <w:rsid w:val="00980317"/>
    <w:rsid w:val="00981AFB"/>
    <w:rsid w:val="00985ACB"/>
    <w:rsid w:val="0099242F"/>
    <w:rsid w:val="009A3349"/>
    <w:rsid w:val="009B45BF"/>
    <w:rsid w:val="009B6337"/>
    <w:rsid w:val="009B64D2"/>
    <w:rsid w:val="009C04B4"/>
    <w:rsid w:val="009D5A51"/>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C28DC"/>
    <w:rsid w:val="00BC4949"/>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1F50"/>
    <w:rsid w:val="00C22CA4"/>
    <w:rsid w:val="00C246DF"/>
    <w:rsid w:val="00C24AC1"/>
    <w:rsid w:val="00C267B6"/>
    <w:rsid w:val="00C33A71"/>
    <w:rsid w:val="00C34595"/>
    <w:rsid w:val="00C3668D"/>
    <w:rsid w:val="00C40083"/>
    <w:rsid w:val="00C41ECC"/>
    <w:rsid w:val="00C45B2C"/>
    <w:rsid w:val="00C50A0A"/>
    <w:rsid w:val="00C54101"/>
    <w:rsid w:val="00C550A2"/>
    <w:rsid w:val="00C5609F"/>
    <w:rsid w:val="00C61283"/>
    <w:rsid w:val="00C61C7B"/>
    <w:rsid w:val="00C62692"/>
    <w:rsid w:val="00C65D0A"/>
    <w:rsid w:val="00C71E0C"/>
    <w:rsid w:val="00C759D9"/>
    <w:rsid w:val="00C763A6"/>
    <w:rsid w:val="00C832CB"/>
    <w:rsid w:val="00C833FF"/>
    <w:rsid w:val="00C84B7B"/>
    <w:rsid w:val="00C850DB"/>
    <w:rsid w:val="00C854AB"/>
    <w:rsid w:val="00C870FD"/>
    <w:rsid w:val="00C923FF"/>
    <w:rsid w:val="00C929EB"/>
    <w:rsid w:val="00CA1B04"/>
    <w:rsid w:val="00CA49BF"/>
    <w:rsid w:val="00CA4BB1"/>
    <w:rsid w:val="00CB1381"/>
    <w:rsid w:val="00CC1D0D"/>
    <w:rsid w:val="00CC2860"/>
    <w:rsid w:val="00CC54CD"/>
    <w:rsid w:val="00CC569C"/>
    <w:rsid w:val="00CC7D7C"/>
    <w:rsid w:val="00CD2487"/>
    <w:rsid w:val="00CD5B59"/>
    <w:rsid w:val="00CE08E9"/>
    <w:rsid w:val="00CE70F9"/>
    <w:rsid w:val="00CF231D"/>
    <w:rsid w:val="00CF404E"/>
    <w:rsid w:val="00D020AA"/>
    <w:rsid w:val="00D0450E"/>
    <w:rsid w:val="00D07980"/>
    <w:rsid w:val="00D1080B"/>
    <w:rsid w:val="00D10941"/>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5325"/>
    <w:rsid w:val="00DB703E"/>
    <w:rsid w:val="00DB7171"/>
    <w:rsid w:val="00DB774F"/>
    <w:rsid w:val="00DD01F9"/>
    <w:rsid w:val="00DD43EE"/>
    <w:rsid w:val="00DE2FAC"/>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4362"/>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1FA7"/>
    <w:rsid w:val="00E93C6E"/>
    <w:rsid w:val="00E93F4A"/>
    <w:rsid w:val="00E958A5"/>
    <w:rsid w:val="00E9692A"/>
    <w:rsid w:val="00EA0B5F"/>
    <w:rsid w:val="00EA3555"/>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28FB"/>
    <w:rsid w:val="00F03294"/>
    <w:rsid w:val="00F035D6"/>
    <w:rsid w:val="00F06751"/>
    <w:rsid w:val="00F17127"/>
    <w:rsid w:val="00F173D2"/>
    <w:rsid w:val="00F24F18"/>
    <w:rsid w:val="00F27CDE"/>
    <w:rsid w:val="00F31E69"/>
    <w:rsid w:val="00F37DAB"/>
    <w:rsid w:val="00F37ED6"/>
    <w:rsid w:val="00F41543"/>
    <w:rsid w:val="00F45478"/>
    <w:rsid w:val="00F45FC5"/>
    <w:rsid w:val="00F516CD"/>
    <w:rsid w:val="00F52208"/>
    <w:rsid w:val="00F52668"/>
    <w:rsid w:val="00F546EB"/>
    <w:rsid w:val="00F611D4"/>
    <w:rsid w:val="00F611FF"/>
    <w:rsid w:val="00F70C16"/>
    <w:rsid w:val="00F70DDC"/>
    <w:rsid w:val="00F70F7D"/>
    <w:rsid w:val="00F71BFB"/>
    <w:rsid w:val="00F74A07"/>
    <w:rsid w:val="00F7595C"/>
    <w:rsid w:val="00F75C31"/>
    <w:rsid w:val="00F802F8"/>
    <w:rsid w:val="00F8171C"/>
    <w:rsid w:val="00F8320A"/>
    <w:rsid w:val="00F84A7B"/>
    <w:rsid w:val="00F90F04"/>
    <w:rsid w:val="00F94AB9"/>
    <w:rsid w:val="00FA0C79"/>
    <w:rsid w:val="00FA0F32"/>
    <w:rsid w:val="00FA30F8"/>
    <w:rsid w:val="00FA5BC0"/>
    <w:rsid w:val="00FA632A"/>
    <w:rsid w:val="00FA6640"/>
    <w:rsid w:val="00FA7273"/>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761F7B-667B-4D2E-997F-48138D8F4A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15</TotalTime>
  <Pages>4</Pages>
  <Words>774</Words>
  <Characters>4761</Characters>
  <Application>Microsoft Office Word</Application>
  <DocSecurity>0</DocSecurity>
  <Lines>190</Lines>
  <Paragraphs>102</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5433</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26</cp:revision>
  <cp:lastPrinted>2020-12-29T11:41:00Z</cp:lastPrinted>
  <dcterms:created xsi:type="dcterms:W3CDTF">2020-10-12T11:13:00Z</dcterms:created>
  <dcterms:modified xsi:type="dcterms:W3CDTF">2021-01-25T09:41:00Z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